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bookmarkStart w:id="0" w:name="_GoBack"/>
      <w:bookmarkEnd w:id="0"/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373CA7C5" w14:textId="3B26D92E" w:rsidR="000070CE" w:rsidRPr="00706878" w:rsidRDefault="00706878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070530">
        <w:rPr>
          <w:rFonts w:ascii="Times New Roman" w:hAnsi="Times New Roman"/>
          <w:sz w:val="22"/>
        </w:rPr>
        <w:t>Njaal Hestdal</w:t>
      </w:r>
    </w:p>
    <w:p w14:paraId="00EFC728" w14:textId="72B153FD" w:rsidR="000070CE" w:rsidRPr="00706878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dd.mm.åååå</w:t>
      </w:r>
      <w:proofErr w:type="spell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Postnr</w:t>
      </w:r>
      <w:proofErr w:type="spellEnd"/>
      <w:r w:rsidRPr="00706878">
        <w:rPr>
          <w:rFonts w:ascii="Times New Roman" w:hAnsi="Times New Roman"/>
          <w:sz w:val="22"/>
          <w:highlight w:val="yellow"/>
        </w:rPr>
        <w:t xml:space="preserve">. og 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–sted</w:t>
      </w:r>
      <w:proofErr w:type="gramEnd"/>
      <w:r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64FCBBE1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om </w:t>
      </w:r>
      <w:r w:rsidR="00905E86" w:rsidRPr="00706878">
        <w:rPr>
          <w:rFonts w:ascii="Times New Roman" w:hAnsi="Times New Roman"/>
          <w:sz w:val="22"/>
        </w:rPr>
        <w:t>«</w:t>
      </w:r>
      <w:r w:rsidR="00070530">
        <w:rPr>
          <w:rFonts w:ascii="Times New Roman" w:hAnsi="Times New Roman"/>
          <w:sz w:val="22"/>
        </w:rPr>
        <w:t>Talentstyringskonsulent</w:t>
      </w:r>
      <w:r w:rsidR="00905E86" w:rsidRPr="00706878">
        <w:rPr>
          <w:rFonts w:ascii="Times New Roman" w:hAnsi="Times New Roman"/>
          <w:sz w:val="22"/>
        </w:rPr>
        <w:t>»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</w:rPr>
        <w:t>saksnr</w:t>
      </w:r>
      <w:proofErr w:type="spellEnd"/>
      <w:r w:rsidRPr="00706878">
        <w:rPr>
          <w:rFonts w:ascii="Times New Roman" w:hAnsi="Times New Roman"/>
          <w:sz w:val="22"/>
        </w:rPr>
        <w:t xml:space="preserve">. </w:t>
      </w:r>
      <w:r w:rsidR="00070530">
        <w:rPr>
          <w:rFonts w:ascii="Times New Roman" w:hAnsi="Times New Roman"/>
          <w:sz w:val="22"/>
        </w:rPr>
        <w:t>2018029117</w:t>
      </w:r>
      <w:r w:rsidRPr="0070687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4DEF36B1" w14:textId="77777777" w:rsidR="000070CE" w:rsidRPr="00706878" w:rsidRDefault="000070CE" w:rsidP="000070CE">
      <w:pPr>
        <w:jc w:val="right"/>
        <w:rPr>
          <w:rFonts w:ascii="Times New Roman" w:hAnsi="Times New Roman"/>
          <w:b/>
          <w:i/>
          <w:sz w:val="22"/>
        </w:rPr>
      </w:pPr>
      <w:r w:rsidRPr="00706878">
        <w:rPr>
          <w:rFonts w:ascii="Times New Roman" w:hAnsi="Times New Roman"/>
          <w:b/>
          <w:i/>
          <w:sz w:val="22"/>
        </w:rPr>
        <w:t xml:space="preserve">Innholdsfortegnelsen er fylt ut på neste side  </w:t>
      </w: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667D7AAE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lastRenderedPageBreak/>
        <w:t>Innholdsfortegnelse</w:t>
      </w:r>
    </w:p>
    <w:p w14:paraId="76D84989" w14:textId="77777777" w:rsidR="000070CE" w:rsidRPr="00706878" w:rsidRDefault="000070CE" w:rsidP="000070CE">
      <w:pPr>
        <w:rPr>
          <w:rFonts w:asciiTheme="minorHAnsi" w:hAnsiTheme="minorHAnsi"/>
          <w:b/>
          <w:sz w:val="22"/>
        </w:rPr>
      </w:pPr>
    </w:p>
    <w:p w14:paraId="7F86CA3E" w14:textId="77777777" w:rsidR="00247F67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Tilbudet inneholder dokumentasjonen i tabellen, sortert under skillearkene gitt i første kolonne. Kolonnene under «Til</w:t>
      </w:r>
      <w:r w:rsidR="00CB46FB">
        <w:rPr>
          <w:rFonts w:ascii="Times New Roman" w:hAnsi="Times New Roman"/>
          <w:b/>
          <w:sz w:val="22"/>
        </w:rPr>
        <w:t>byders besvarelse» er fylt ut.</w:t>
      </w:r>
    </w:p>
    <w:p w14:paraId="665F8FEC" w14:textId="7109AB4D" w:rsidR="000070CE" w:rsidRPr="00CB46FB" w:rsidRDefault="00CB46FB" w:rsidP="000070C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</w:p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816"/>
        <w:gridCol w:w="709"/>
        <w:gridCol w:w="711"/>
        <w:gridCol w:w="2125"/>
        <w:gridCol w:w="1985"/>
        <w:gridCol w:w="2277"/>
        <w:gridCol w:w="984"/>
      </w:tblGrid>
      <w:tr w:rsidR="000070CE" w:rsidRPr="00706878" w14:paraId="7837176B" w14:textId="77777777" w:rsidTr="00745DCE">
        <w:tc>
          <w:tcPr>
            <w:tcW w:w="3303" w:type="pct"/>
            <w:gridSpan w:val="5"/>
            <w:shd w:val="clear" w:color="auto" w:fill="000000" w:themeFill="text1"/>
          </w:tcPr>
          <w:p w14:paraId="7B213AFB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Oppdragsgivers informasjon</w:t>
            </w:r>
          </w:p>
        </w:tc>
        <w:tc>
          <w:tcPr>
            <w:tcW w:w="1697" w:type="pct"/>
            <w:gridSpan w:val="2"/>
            <w:shd w:val="clear" w:color="auto" w:fill="FFF89F"/>
          </w:tcPr>
          <w:p w14:paraId="44E09EC0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Tilbyders besvarelse</w:t>
            </w:r>
          </w:p>
        </w:tc>
      </w:tr>
      <w:tr w:rsidR="000070CE" w:rsidRPr="00706878" w14:paraId="28927E7E" w14:textId="77777777" w:rsidTr="00745DCE">
        <w:tc>
          <w:tcPr>
            <w:tcW w:w="425" w:type="pct"/>
            <w:shd w:val="clear" w:color="auto" w:fill="BFBFBF" w:themeFill="background1" w:themeFillShade="BF"/>
          </w:tcPr>
          <w:p w14:paraId="748A64BF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shd w:val="clear" w:color="auto" w:fill="BFBFBF" w:themeFill="background1" w:themeFillShade="BF"/>
          </w:tcPr>
          <w:p w14:paraId="7C47DD68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Kravtype</w:t>
            </w:r>
          </w:p>
        </w:tc>
        <w:tc>
          <w:tcPr>
            <w:tcW w:w="370" w:type="pct"/>
            <w:shd w:val="clear" w:color="auto" w:fill="BFBFBF" w:themeFill="background1" w:themeFillShade="BF"/>
          </w:tcPr>
          <w:p w14:paraId="6C05DFE1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Skille-kort</w:t>
            </w:r>
          </w:p>
        </w:tc>
        <w:tc>
          <w:tcPr>
            <w:tcW w:w="1106" w:type="pct"/>
            <w:shd w:val="clear" w:color="auto" w:fill="BFBFBF" w:themeFill="background1" w:themeFillShade="BF"/>
          </w:tcPr>
          <w:p w14:paraId="386AB9BE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Dokumentasjons-krav</w:t>
            </w:r>
          </w:p>
        </w:tc>
        <w:tc>
          <w:tcPr>
            <w:tcW w:w="1033" w:type="pct"/>
            <w:shd w:val="clear" w:color="auto" w:fill="BFBFBF" w:themeFill="background1" w:themeFillShade="BF"/>
          </w:tcPr>
          <w:p w14:paraId="7164835D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Mal / vedlegg</w:t>
            </w:r>
          </w:p>
        </w:tc>
        <w:tc>
          <w:tcPr>
            <w:tcW w:w="1185" w:type="pct"/>
            <w:shd w:val="clear" w:color="auto" w:fill="auto"/>
          </w:tcPr>
          <w:p w14:paraId="381082B8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 xml:space="preserve">Navn på </w:t>
            </w:r>
            <w:proofErr w:type="spellStart"/>
            <w:r w:rsidRPr="00706878">
              <w:rPr>
                <w:rFonts w:ascii="Times New Roman" w:hAnsi="Times New Roman"/>
                <w:b/>
                <w:szCs w:val="18"/>
              </w:rPr>
              <w:t>dok</w:t>
            </w:r>
            <w:proofErr w:type="spellEnd"/>
            <w:r w:rsidRPr="00706878">
              <w:rPr>
                <w:rFonts w:ascii="Times New Roman" w:hAnsi="Times New Roman"/>
                <w:b/>
                <w:szCs w:val="18"/>
              </w:rPr>
              <w:t>.</w:t>
            </w:r>
          </w:p>
        </w:tc>
        <w:tc>
          <w:tcPr>
            <w:tcW w:w="512" w:type="pct"/>
            <w:shd w:val="clear" w:color="auto" w:fill="FFF89F"/>
          </w:tcPr>
          <w:p w14:paraId="6C73911A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Vedlagt?</w:t>
            </w:r>
          </w:p>
        </w:tc>
      </w:tr>
      <w:tr w:rsidR="000070CE" w:rsidRPr="00706878" w14:paraId="3254D84C" w14:textId="77777777" w:rsidTr="00745DCE">
        <w:trPr>
          <w:cantSplit/>
          <w:trHeight w:val="349"/>
        </w:trPr>
        <w:tc>
          <w:tcPr>
            <w:tcW w:w="425" w:type="pct"/>
            <w:shd w:val="clear" w:color="auto" w:fill="FFFF00"/>
            <w:textDirection w:val="tbRl"/>
          </w:tcPr>
          <w:p w14:paraId="170B7EE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69" w:type="pct"/>
            <w:textDirection w:val="tbRl"/>
            <w:vAlign w:val="center"/>
          </w:tcPr>
          <w:p w14:paraId="2F10BA5D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2FCA5615" w14:textId="2D5BD6F9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55245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Tilbudsbrev</w:t>
            </w:r>
          </w:p>
        </w:tc>
        <w:tc>
          <w:tcPr>
            <w:tcW w:w="1033" w:type="pct"/>
            <w:vAlign w:val="center"/>
          </w:tcPr>
          <w:p w14:paraId="5D610197" w14:textId="16CC95FD" w:rsidR="000070CE" w:rsidRPr="00706878" w:rsidRDefault="000070CE" w:rsidP="00745DCE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Dette dokumentet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D86D6B8" w14:textId="2E0B8DF3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Tilbudsbrev</w:t>
            </w:r>
          </w:p>
        </w:tc>
        <w:sdt>
          <w:sdtPr>
            <w:rPr>
              <w:rFonts w:ascii="Times New Roman" w:hAnsi="Times New Roman"/>
              <w:sz w:val="22"/>
            </w:r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68E84967" w14:textId="227E78C5" w:rsidR="000070CE" w:rsidRPr="00706878" w:rsidRDefault="00DC4EA4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0070CE" w:rsidRPr="00706878" w14:paraId="5F60B7BF" w14:textId="77777777" w:rsidTr="00745DCE">
        <w:trPr>
          <w:cantSplit/>
          <w:trHeight w:val="874"/>
        </w:trPr>
        <w:tc>
          <w:tcPr>
            <w:tcW w:w="425" w:type="pct"/>
            <w:vMerge w:val="restart"/>
            <w:shd w:val="clear" w:color="auto" w:fill="000000" w:themeFill="text1"/>
            <w:textDirection w:val="tbRl"/>
            <w:vAlign w:val="center"/>
          </w:tcPr>
          <w:p w14:paraId="7BFABA51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caps/>
                <w:sz w:val="22"/>
              </w:rPr>
            </w:pPr>
            <w:r w:rsidRPr="00706878">
              <w:rPr>
                <w:rFonts w:ascii="Times New Roman" w:hAnsi="Times New Roman"/>
                <w:caps/>
              </w:rPr>
              <w:t>Kvalifikasjon</w:t>
            </w:r>
          </w:p>
        </w:tc>
        <w:tc>
          <w:tcPr>
            <w:tcW w:w="369" w:type="pct"/>
            <w:textDirection w:val="tbRl"/>
            <w:vAlign w:val="center"/>
          </w:tcPr>
          <w:p w14:paraId="5CCAA60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550CE22" w14:textId="3299AE4F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6800DBE5" w14:textId="120D9CD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Skatte- og MVA-attest</w:t>
            </w:r>
            <w:r w:rsidR="00BF3538">
              <w:rPr>
                <w:rFonts w:ascii="Times New Roman" w:hAnsi="Times New Roman"/>
                <w:b/>
                <w:sz w:val="22"/>
              </w:rPr>
              <w:t xml:space="preserve"> (ikke eldre enn 6 mnd)</w:t>
            </w:r>
          </w:p>
        </w:tc>
        <w:tc>
          <w:tcPr>
            <w:tcW w:w="1033" w:type="pct"/>
            <w:vAlign w:val="center"/>
          </w:tcPr>
          <w:p w14:paraId="0400CF77" w14:textId="26CC9F86" w:rsidR="00745D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Fra Skatteetaten (</w:t>
            </w:r>
            <w:proofErr w:type="spellStart"/>
            <w:r w:rsidRPr="00706878">
              <w:rPr>
                <w:rFonts w:ascii="Times New Roman" w:hAnsi="Times New Roman"/>
                <w:sz w:val="22"/>
              </w:rPr>
              <w:t>altinn</w:t>
            </w:r>
            <w:proofErr w:type="spellEnd"/>
            <w:r w:rsidRPr="00706878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E23B198" w14:textId="7DAC3B25" w:rsidR="000070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1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0070CE" w:rsidRPr="00706878">
              <w:rPr>
                <w:rFonts w:ascii="Times New Roman" w:hAnsi="Times New Roman"/>
                <w:sz w:val="22"/>
              </w:rPr>
              <w:t xml:space="preserve">Skatte- og </w:t>
            </w:r>
            <w:proofErr w:type="spellStart"/>
            <w:r w:rsidR="000070CE" w:rsidRPr="00706878">
              <w:rPr>
                <w:rFonts w:ascii="Times New Roman" w:hAnsi="Times New Roman"/>
                <w:sz w:val="22"/>
              </w:rPr>
              <w:t>mva</w:t>
            </w:r>
            <w:proofErr w:type="spellEnd"/>
            <w:r w:rsidR="000070CE" w:rsidRPr="00706878">
              <w:rPr>
                <w:rFonts w:ascii="Times New Roman" w:hAnsi="Times New Roman"/>
                <w:sz w:val="22"/>
              </w:rPr>
              <w:t>-attest</w:t>
            </w:r>
          </w:p>
        </w:tc>
        <w:sdt>
          <w:sdtPr>
            <w:rPr>
              <w:rFonts w:ascii="Times New Roman" w:hAnsi="Times New Roman"/>
              <w:sz w:val="22"/>
            </w:rPr>
            <w:id w:val="-111551417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2A60D1E3" w14:textId="6E658E9E" w:rsidR="000070CE" w:rsidRPr="00706878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1ABAAEDE" w14:textId="77777777" w:rsidTr="00745DCE">
        <w:trPr>
          <w:cantSplit/>
          <w:trHeight w:val="874"/>
        </w:trPr>
        <w:tc>
          <w:tcPr>
            <w:tcW w:w="425" w:type="pct"/>
            <w:vMerge/>
            <w:shd w:val="clear" w:color="auto" w:fill="000000" w:themeFill="text1"/>
            <w:textDirection w:val="tbRl"/>
            <w:vAlign w:val="center"/>
          </w:tcPr>
          <w:p w14:paraId="40A2C813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3FE25FB0" w14:textId="7143B4C6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A7DB428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3755ED6" w14:textId="4342DC9E" w:rsidR="00745DCE" w:rsidRPr="00706878" w:rsidRDefault="00745DCE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Krav til leverandørens tekniske og faglige kvalifikasjoner</w:t>
            </w:r>
          </w:p>
        </w:tc>
        <w:tc>
          <w:tcPr>
            <w:tcW w:w="1033" w:type="pct"/>
            <w:vAlign w:val="center"/>
          </w:tcPr>
          <w:p w14:paraId="78C41EB1" w14:textId="7A946BD5" w:rsidR="00745DCE" w:rsidRPr="00706878" w:rsidRDefault="00745D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16DA5C2C" w14:textId="334586EE" w:rsidR="00745D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2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745DCE"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25057467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520EBECD" w14:textId="42E12625" w:rsidR="00745DCE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19384D39" w14:textId="77777777" w:rsidTr="00745DCE">
        <w:trPr>
          <w:cantSplit/>
          <w:trHeight w:val="2179"/>
        </w:trPr>
        <w:tc>
          <w:tcPr>
            <w:tcW w:w="425" w:type="pct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14:paraId="75871E79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 w:val="restart"/>
            <w:tcBorders>
              <w:bottom w:val="single" w:sz="4" w:space="0" w:color="auto"/>
            </w:tcBorders>
            <w:textDirection w:val="tbRl"/>
            <w:vAlign w:val="center"/>
          </w:tcPr>
          <w:p w14:paraId="5BA90995" w14:textId="1B17C57E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Evt. Underleverandør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  <w:vAlign w:val="center"/>
          </w:tcPr>
          <w:p w14:paraId="7EE17C41" w14:textId="1672BD4E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 w:val="restart"/>
            <w:tcBorders>
              <w:bottom w:val="single" w:sz="4" w:space="0" w:color="auto"/>
            </w:tcBorders>
            <w:vAlign w:val="center"/>
          </w:tcPr>
          <w:p w14:paraId="2B68D5BB" w14:textId="7A0038AE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Forpliktelses</w:t>
            </w:r>
            <w:r>
              <w:rPr>
                <w:rFonts w:ascii="Times New Roman" w:hAnsi="Times New Roman"/>
                <w:b/>
                <w:sz w:val="22"/>
              </w:rPr>
              <w:t>-</w:t>
            </w:r>
            <w:r w:rsidRPr="00706878">
              <w:rPr>
                <w:rFonts w:ascii="Times New Roman" w:hAnsi="Times New Roman"/>
                <w:b/>
                <w:sz w:val="22"/>
              </w:rPr>
              <w:t>erklæring underleverandør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14:paraId="6FDC342F" w14:textId="013AB23F" w:rsidR="002A289B" w:rsidRPr="00706878" w:rsidRDefault="002A289B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8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D353" w14:textId="41B8EB69" w:rsidR="002A289B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3</w:t>
            </w:r>
            <w:r w:rsidR="00745DCE">
              <w:rPr>
                <w:rFonts w:ascii="Times New Roman" w:hAnsi="Times New Roman"/>
                <w:sz w:val="22"/>
              </w:rPr>
              <w:t xml:space="preserve"> Forpliktelseserklæring underleverandør</w:t>
            </w:r>
          </w:p>
        </w:tc>
        <w:sdt>
          <w:sdtPr>
            <w:rPr>
              <w:rFonts w:ascii="Times New Roman" w:hAnsi="Times New Roman"/>
              <w:sz w:val="22"/>
            </w:r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191A18DB" w14:textId="11FDE95F" w:rsidR="002A289B" w:rsidRPr="00706878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65FA4F78" w14:textId="77777777" w:rsidTr="00745DCE">
        <w:trPr>
          <w:cantSplit/>
          <w:trHeight w:val="586"/>
        </w:trPr>
        <w:tc>
          <w:tcPr>
            <w:tcW w:w="425" w:type="pct"/>
            <w:shd w:val="clear" w:color="auto" w:fill="000000" w:themeFill="text1"/>
          </w:tcPr>
          <w:p w14:paraId="34986185" w14:textId="75A9E419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4E2005C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7D34A97A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856A847" w14:textId="0955A0D4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F82887A" w14:textId="04ECBE85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2DBAA49C" w14:textId="615B4180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6C49CAE9" w14:textId="7EF6E926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2A8FF5AB" w14:textId="77777777" w:rsidTr="00745DCE">
        <w:trPr>
          <w:cantSplit/>
          <w:trHeight w:val="70"/>
        </w:trPr>
        <w:tc>
          <w:tcPr>
            <w:tcW w:w="425" w:type="pct"/>
            <w:shd w:val="clear" w:color="auto" w:fill="000000" w:themeFill="text1"/>
          </w:tcPr>
          <w:p w14:paraId="4EC78E20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8A4522B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32F10EB8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4CE6D2D" w14:textId="3436BB30" w:rsidR="002A289B" w:rsidRPr="008E7BC7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E3F4A5C" w14:textId="0D87F7B6" w:rsidR="002A289B" w:rsidRPr="008E7BC7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3D14A4A8" w14:textId="7ED6B26D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BFD96D3" w14:textId="35079472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672A9413" w14:textId="77777777" w:rsidTr="00745DCE">
        <w:trPr>
          <w:trHeight w:val="705"/>
        </w:trPr>
        <w:tc>
          <w:tcPr>
            <w:tcW w:w="425" w:type="pct"/>
            <w:vMerge w:val="restart"/>
            <w:shd w:val="clear" w:color="auto" w:fill="D99594" w:themeFill="accent2" w:themeFillTint="99"/>
            <w:textDirection w:val="tbRl"/>
          </w:tcPr>
          <w:p w14:paraId="5C048FBC" w14:textId="680C4EFD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KRAVSPEK &amp;</w:t>
            </w:r>
          </w:p>
          <w:p w14:paraId="606645A6" w14:textId="360B1948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</w:rPr>
              <w:t>TILDELING</w:t>
            </w:r>
          </w:p>
        </w:tc>
        <w:tc>
          <w:tcPr>
            <w:tcW w:w="369" w:type="pct"/>
            <w:vMerge w:val="restart"/>
            <w:textDirection w:val="tbRl"/>
            <w:vAlign w:val="center"/>
          </w:tcPr>
          <w:p w14:paraId="4E8AE27C" w14:textId="3512D4A2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Merge w:val="restart"/>
            <w:vAlign w:val="center"/>
          </w:tcPr>
          <w:p w14:paraId="411F83DE" w14:textId="3F4BBA85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12A6CD" w14:textId="7C458509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Dokumentasjon</w:t>
            </w:r>
            <w:r>
              <w:rPr>
                <w:rFonts w:ascii="Times New Roman" w:hAnsi="Times New Roman"/>
                <w:b/>
                <w:sz w:val="22"/>
              </w:rPr>
              <w:t>,</w:t>
            </w:r>
            <w:r w:rsidRPr="00706878">
              <w:rPr>
                <w:rFonts w:ascii="Times New Roman" w:hAnsi="Times New Roman"/>
                <w:b/>
                <w:sz w:val="22"/>
              </w:rPr>
              <w:t xml:space="preserve"> kravspesifikasjon / Kvalitet</w:t>
            </w:r>
          </w:p>
        </w:tc>
        <w:tc>
          <w:tcPr>
            <w:tcW w:w="1033" w:type="pct"/>
            <w:vAlign w:val="center"/>
          </w:tcPr>
          <w:p w14:paraId="7395E76D" w14:textId="2133F075" w:rsidR="00745DCE" w:rsidRPr="00706878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SSA-B bilag 1(med CV)</w:t>
            </w:r>
          </w:p>
        </w:tc>
        <w:tc>
          <w:tcPr>
            <w:tcW w:w="1185" w:type="pct"/>
            <w:vMerge w:val="restart"/>
            <w:shd w:val="clear" w:color="auto" w:fill="auto"/>
            <w:vAlign w:val="center"/>
          </w:tcPr>
          <w:p w14:paraId="58DC4299" w14:textId="530C193A" w:rsidR="00745DCE" w:rsidRPr="00745DCE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  <w:r w:rsidR="00745DCE">
              <w:rPr>
                <w:rFonts w:ascii="Times New Roman" w:hAnsi="Times New Roman"/>
                <w:sz w:val="22"/>
              </w:rPr>
              <w:t xml:space="preserve"> Kompetansekrav og pris</w:t>
            </w:r>
          </w:p>
        </w:tc>
        <w:sdt>
          <w:sdtPr>
            <w:rPr>
              <w:rFonts w:ascii="Times New Roman" w:hAnsi="Times New Roman"/>
              <w:sz w:val="22"/>
            </w:rPr>
            <w:id w:val="9762592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shd w:val="clear" w:color="auto" w:fill="FFF89F"/>
                <w:vAlign w:val="center"/>
              </w:tcPr>
              <w:p w14:paraId="14F3C71E" w14:textId="6675D03D" w:rsidR="00745DCE" w:rsidRPr="00706878" w:rsidRDefault="009E559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7280A826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4BCAF0B6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438140F8" w14:textId="77777777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50A6558A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182C7B1B" w14:textId="2847F952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Pris</w:t>
            </w:r>
          </w:p>
        </w:tc>
        <w:tc>
          <w:tcPr>
            <w:tcW w:w="1033" w:type="pct"/>
            <w:vAlign w:val="center"/>
          </w:tcPr>
          <w:p w14:paraId="7D7B8AD4" w14:textId="48420597" w:rsidR="00745DCE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prisskjema i SSA-B bilag 4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789E6EC" w14:textId="2E2F7C58" w:rsidR="00745DCE" w:rsidRPr="00706878" w:rsidRDefault="00745DCE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06CA19B" w14:textId="2224DCF4" w:rsidR="00745DCE" w:rsidRDefault="00745DCE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422B8E6B" w14:textId="77777777" w:rsidTr="00745DCE">
        <w:trPr>
          <w:cantSplit/>
          <w:trHeight w:val="499"/>
        </w:trPr>
        <w:tc>
          <w:tcPr>
            <w:tcW w:w="425" w:type="pct"/>
            <w:vMerge w:val="restart"/>
            <w:shd w:val="clear" w:color="auto" w:fill="00B050"/>
            <w:textDirection w:val="tbRl"/>
          </w:tcPr>
          <w:p w14:paraId="7D3956C1" w14:textId="2E05FFCC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ANNET</w:t>
            </w:r>
          </w:p>
        </w:tc>
        <w:tc>
          <w:tcPr>
            <w:tcW w:w="369" w:type="pct"/>
            <w:textDirection w:val="tbRl"/>
            <w:vAlign w:val="center"/>
          </w:tcPr>
          <w:p w14:paraId="1BC213B1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F7A1E3A" w14:textId="2913DF9B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AE6885E" w14:textId="77777777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Forbehold / avvik</w:t>
            </w:r>
          </w:p>
        </w:tc>
        <w:tc>
          <w:tcPr>
            <w:tcW w:w="1033" w:type="pct"/>
            <w:vAlign w:val="center"/>
          </w:tcPr>
          <w:p w14:paraId="490A23D6" w14:textId="549C075D" w:rsidR="002A289B" w:rsidRPr="00706878" w:rsidRDefault="002A289B" w:rsidP="00EB3E5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50DB098" w14:textId="5FC902B5" w:rsidR="002A289B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2A289B" w:rsidRPr="00706878">
              <w:rPr>
                <w:rFonts w:ascii="Times New Roman" w:hAnsi="Times New Roman"/>
                <w:sz w:val="22"/>
              </w:rPr>
              <w:t>Forbehold / avvik</w:t>
            </w:r>
          </w:p>
        </w:tc>
        <w:sdt>
          <w:sdtPr>
            <w:rPr>
              <w:rFonts w:ascii="Times New Roman" w:hAnsi="Times New Roman"/>
              <w:sz w:val="22"/>
            </w:rPr>
            <w:id w:val="1313208309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193C879F" w14:textId="77777777" w:rsidR="002A289B" w:rsidRPr="00706878" w:rsidRDefault="002A289B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33134A" w:rsidRPr="00706878" w14:paraId="0C7B698F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7472DEEF" w14:textId="77777777" w:rsidR="0033134A" w:rsidRPr="00706878" w:rsidRDefault="0033134A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75DF72D4" w14:textId="4BEEA82C" w:rsidR="0033134A" w:rsidRPr="00706878" w:rsidRDefault="0033134A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8452089" w14:textId="77777777" w:rsidR="0033134A" w:rsidRPr="00706878" w:rsidRDefault="0033134A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EFDE271" w14:textId="35424F72" w:rsidR="0033134A" w:rsidRPr="00706878" w:rsidRDefault="0033134A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Etisk egenerklæring</w:t>
            </w:r>
          </w:p>
        </w:tc>
        <w:tc>
          <w:tcPr>
            <w:tcW w:w="1033" w:type="pct"/>
            <w:vAlign w:val="center"/>
          </w:tcPr>
          <w:p w14:paraId="5CE4C524" w14:textId="009B221A" w:rsidR="0033134A" w:rsidRPr="00706878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F6BE9D7" w14:textId="252418A2" w:rsidR="0033134A" w:rsidRPr="00706878" w:rsidRDefault="00070530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33134A" w:rsidRPr="00025C4D">
              <w:rPr>
                <w:rFonts w:ascii="Times New Roman" w:hAnsi="Times New Roman"/>
                <w:sz w:val="22"/>
              </w:rPr>
              <w:t>Etisk egenerklæring</w:t>
            </w:r>
          </w:p>
        </w:tc>
        <w:sdt>
          <w:sdtPr>
            <w:rPr>
              <w:rFonts w:ascii="Times New Roman" w:hAnsi="Times New Roman"/>
              <w:sz w:val="22"/>
            </w:rPr>
            <w:id w:val="-186982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9F6CF4B" w14:textId="2CB84BD7" w:rsidR="0033134A" w:rsidRDefault="0033134A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4D283653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2856137D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9366EFE" w14:textId="57C29AFA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084CABD1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68247B" w14:textId="615C88CC" w:rsidR="009B094D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Erklæring om varsomhet, mv.</w:t>
            </w:r>
          </w:p>
        </w:tc>
        <w:tc>
          <w:tcPr>
            <w:tcW w:w="1033" w:type="pct"/>
            <w:vAlign w:val="center"/>
          </w:tcPr>
          <w:p w14:paraId="364C34F6" w14:textId="79B46DE5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49896A4" w14:textId="6795BF1D" w:rsidR="009B094D" w:rsidRPr="00025C4D" w:rsidRDefault="00745DCE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</w:t>
            </w:r>
            <w:r w:rsidR="00070530">
              <w:rPr>
                <w:rFonts w:ascii="Times New Roman" w:hAnsi="Times New Roman"/>
                <w:sz w:val="22"/>
              </w:rPr>
              <w:t xml:space="preserve"> 7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="009B094D" w:rsidRPr="0033134A">
              <w:rPr>
                <w:rFonts w:ascii="Times New Roman" w:hAnsi="Times New Roman"/>
                <w:sz w:val="22"/>
              </w:rPr>
              <w:t>Varsomhet, taushetsplikt og habilitet</w:t>
            </w:r>
          </w:p>
        </w:tc>
        <w:sdt>
          <w:sdtPr>
            <w:rPr>
              <w:rFonts w:ascii="Times New Roman" w:hAnsi="Times New Roman"/>
              <w:sz w:val="22"/>
            </w:rPr>
            <w:id w:val="182608445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CD7C834" w14:textId="1D30F9A5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566DD52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66CF84BC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42240946" w14:textId="12BADDA2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B848842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66C5745" w14:textId="04E07C45" w:rsidR="009B094D" w:rsidRDefault="009B094D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Egenerklæring fortrolighet</w:t>
            </w:r>
          </w:p>
        </w:tc>
        <w:tc>
          <w:tcPr>
            <w:tcW w:w="1033" w:type="pct"/>
            <w:vAlign w:val="center"/>
          </w:tcPr>
          <w:p w14:paraId="255CBF52" w14:textId="2E3CE72A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2246AAD" w14:textId="3F87D702" w:rsidR="009B094D" w:rsidRPr="009B094D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8</w:t>
            </w:r>
            <w:r w:rsidR="009E5597">
              <w:rPr>
                <w:rFonts w:ascii="Times New Roman" w:hAnsi="Times New Roman"/>
                <w:sz w:val="22"/>
              </w:rPr>
              <w:t xml:space="preserve"> </w:t>
            </w:r>
            <w:r w:rsidR="009B094D" w:rsidRPr="009B094D">
              <w:rPr>
                <w:rFonts w:ascii="Times New Roman" w:hAnsi="Times New Roman"/>
                <w:sz w:val="22"/>
              </w:rPr>
              <w:t>Egenerklæring fortrolighet</w:t>
            </w:r>
          </w:p>
        </w:tc>
        <w:sdt>
          <w:sdtPr>
            <w:rPr>
              <w:rFonts w:ascii="Times New Roman" w:hAnsi="Times New Roman"/>
              <w:sz w:val="22"/>
            </w:rPr>
            <w:id w:val="-7693911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A1D7065" w14:textId="7AE5E3D6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5D836BFE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94402FF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5133D903" w14:textId="77777777" w:rsidR="00EB3E50" w:rsidRDefault="00EB3E50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Align w:val="center"/>
          </w:tcPr>
          <w:p w14:paraId="4D1922E7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585CD773" w14:textId="15D2E464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Opplysninger om tilbyder</w:t>
            </w:r>
          </w:p>
        </w:tc>
        <w:tc>
          <w:tcPr>
            <w:tcW w:w="1033" w:type="pct"/>
            <w:vAlign w:val="center"/>
          </w:tcPr>
          <w:p w14:paraId="7CC24751" w14:textId="56908022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7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436E7E2" w14:textId="0F7C4459" w:rsidR="00EB3E50" w:rsidRPr="009B094D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9</w:t>
            </w:r>
            <w:r w:rsidR="009E5597">
              <w:rPr>
                <w:rFonts w:ascii="Times New Roman" w:hAnsi="Times New Roman"/>
                <w:sz w:val="22"/>
              </w:rPr>
              <w:t xml:space="preserve"> </w:t>
            </w:r>
            <w:r w:rsidR="00EB3E50" w:rsidRPr="00EB3E50">
              <w:rPr>
                <w:rFonts w:ascii="Times New Roman" w:hAnsi="Times New Roman"/>
                <w:sz w:val="22"/>
              </w:rPr>
              <w:t>Opplysninger om tilbyder</w:t>
            </w:r>
          </w:p>
        </w:tc>
        <w:sdt>
          <w:sdtPr>
            <w:rPr>
              <w:rFonts w:ascii="Times New Roman" w:hAnsi="Times New Roman"/>
              <w:sz w:val="22"/>
            </w:rPr>
            <w:id w:val="17439054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96AB3E1" w14:textId="478995BB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7964D8A2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17FE7A18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89EA7B7" w14:textId="77777777" w:rsidR="00EB3E50" w:rsidRDefault="00EB3E50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Align w:val="center"/>
          </w:tcPr>
          <w:p w14:paraId="1994C56A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B66343E" w14:textId="2CD7AEF2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Forsvarsmateriells etiske regler for leverandører</w:t>
            </w:r>
          </w:p>
        </w:tc>
        <w:tc>
          <w:tcPr>
            <w:tcW w:w="1033" w:type="pct"/>
            <w:vAlign w:val="center"/>
          </w:tcPr>
          <w:p w14:paraId="1AEF2C55" w14:textId="32010ACB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8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4846B74" w14:textId="1EFFF1CE" w:rsidR="00EB3E50" w:rsidRPr="00EB3E50" w:rsidRDefault="009E5597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</w:t>
            </w:r>
            <w:r w:rsidR="00070530">
              <w:rPr>
                <w:rFonts w:ascii="Times New Roman" w:hAnsi="Times New Roman"/>
                <w:sz w:val="22"/>
              </w:rPr>
              <w:t>gg 10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="00EB3E50" w:rsidRPr="00EB3E50">
              <w:rPr>
                <w:rFonts w:ascii="Times New Roman" w:hAnsi="Times New Roman"/>
                <w:sz w:val="22"/>
              </w:rPr>
              <w:t>Forsvarsmateriells etiske regler for leverandører</w:t>
            </w:r>
          </w:p>
        </w:tc>
        <w:sdt>
          <w:sdtPr>
            <w:rPr>
              <w:rFonts w:ascii="Times New Roman" w:hAnsi="Times New Roman"/>
              <w:sz w:val="22"/>
            </w:rPr>
            <w:id w:val="59289577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471B3248" w14:textId="24B9FE19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76D90AA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61A886B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2F048EA" w14:textId="77777777" w:rsidR="009B094D" w:rsidRPr="00706878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5729FCE4" w14:textId="7058229C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D7A667" w14:textId="4CFA3A12" w:rsidR="009B094D" w:rsidRPr="00706878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Annen info</w:t>
            </w:r>
          </w:p>
        </w:tc>
        <w:tc>
          <w:tcPr>
            <w:tcW w:w="1033" w:type="pct"/>
            <w:vAlign w:val="center"/>
          </w:tcPr>
          <w:p w14:paraId="6C17734A" w14:textId="2130D536" w:rsidR="009B094D" w:rsidRPr="00706878" w:rsidRDefault="009B094D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5AAECEBA" w14:textId="667F5A34" w:rsidR="009B094D" w:rsidRPr="00706878" w:rsidRDefault="00070530" w:rsidP="00070530">
            <w:pPr>
              <w:rPr>
                <w:rFonts w:ascii="Times New Roman" w:hAnsi="Times New Roman"/>
                <w:sz w:val="22"/>
              </w:rPr>
            </w:pPr>
            <w:r w:rsidRPr="00070530">
              <w:rPr>
                <w:rFonts w:ascii="Times New Roman" w:hAnsi="Times New Roman"/>
                <w:sz w:val="22"/>
              </w:rPr>
              <w:t>Vedlegg 1</w:t>
            </w:r>
            <w:r>
              <w:rPr>
                <w:rFonts w:ascii="Times New Roman" w:hAnsi="Times New Roman"/>
                <w:sz w:val="22"/>
              </w:rPr>
              <w:t>1 Annen info</w:t>
            </w:r>
          </w:p>
        </w:tc>
        <w:sdt>
          <w:sdtPr>
            <w:rPr>
              <w:rFonts w:ascii="Times New Roman" w:hAnsi="Times New Roman"/>
              <w:sz w:val="22"/>
            </w:r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F3D89B6" w14:textId="77777777" w:rsidR="009B094D" w:rsidRPr="00706878" w:rsidRDefault="009B094D" w:rsidP="00706878">
                <w:pPr>
                  <w:jc w:val="center"/>
                  <w:rPr>
                    <w:rFonts w:ascii="Times New Roman" w:eastAsia="MS Gothic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5"/>
      <w:footerReference w:type="defaul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9D2D2" w14:textId="77777777" w:rsidR="00745DCE" w:rsidRDefault="00745DCE" w:rsidP="00D7129D">
      <w:r>
        <w:separator/>
      </w:r>
    </w:p>
  </w:endnote>
  <w:endnote w:type="continuationSeparator" w:id="0">
    <w:p w14:paraId="50449A31" w14:textId="77777777" w:rsidR="00745DCE" w:rsidRDefault="00745DC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DF18" w14:textId="77777777" w:rsidR="00745DCE" w:rsidRDefault="00745DCE" w:rsidP="00D7129D">
      <w:r>
        <w:separator/>
      </w:r>
    </w:p>
  </w:footnote>
  <w:footnote w:type="continuationSeparator" w:id="0">
    <w:p w14:paraId="666188A3" w14:textId="77777777" w:rsidR="00745DCE" w:rsidRDefault="00745DC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026546a2-35ad-42de-b9be-16a5fa1064d6"/>
    <ds:schemaRef ds:uri="http://schemas.openxmlformats.org/package/2006/metadata/core-properties"/>
    <ds:schemaRef ds:uri="http://schemas.microsoft.com/office/2006/documentManagement/types"/>
    <ds:schemaRef ds:uri="40fc9e63-1064-4cd6-a480-a64883f40321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6527CD-BC4A-43EC-B298-B3EF217F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6B2EE7DF</Template>
  <TotalTime>234</TotalTime>
  <Pages>3</Pages>
  <Words>429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Hestdal, Njaal</cp:lastModifiedBy>
  <cp:revision>34</cp:revision>
  <dcterms:created xsi:type="dcterms:W3CDTF">2016-06-27T11:42:00Z</dcterms:created>
  <dcterms:modified xsi:type="dcterms:W3CDTF">2018-08-10T10:54:00Z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